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DF7441" w:rsidP="00384E4B">
      <w:pPr>
        <w:rPr>
          <w:rFonts w:ascii="Arial" w:hAnsi="Arial" w:cs="Arial"/>
        </w:rPr>
      </w:pPr>
      <w:r w:rsidRPr="00DF744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Directions: Use </w:t>
            </w:r>
            <w:proofErr w:type="gramStart"/>
            <w:r w:rsidR="009C3DEB" w:rsidRPr="009C3DEB">
              <w:rPr>
                <w:rFonts w:ascii="Times New Roman" w:hAnsi="Times New Roman"/>
                <w:sz w:val="28"/>
                <w:szCs w:val="28"/>
              </w:rPr>
              <w:t>the a</w:t>
            </w:r>
            <w:proofErr w:type="gramEnd"/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6A5401" w:rsidRPr="00504A65" w:rsidTr="00B407F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backhoe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excavodora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bale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paca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barn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establo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blower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6A5401">
              <w:rPr>
                <w:rFonts w:ascii="Times New Roman" w:hAnsi="Times New Roman"/>
                <w:color w:val="000000"/>
              </w:rPr>
              <w:t>ventilador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feed alley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proofErr w:type="spellStart"/>
            <w:r w:rsidRPr="006A5401">
              <w:rPr>
                <w:rFonts w:ascii="Times New Roman" w:hAnsi="Times New Roman"/>
                <w:color w:val="000000"/>
              </w:rPr>
              <w:t>pasillo</w:t>
            </w:r>
            <w:proofErr w:type="spellEnd"/>
            <w:r w:rsidRPr="006A5401">
              <w:rPr>
                <w:rFonts w:ascii="Times New Roman" w:hAnsi="Times New Roman"/>
                <w:color w:val="000000"/>
              </w:rPr>
              <w:t xml:space="preserve"> de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alimento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feed bunk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banqueta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field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el campo</w:t>
            </w:r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proofErr w:type="spellStart"/>
            <w:r w:rsidRPr="006A5401">
              <w:rPr>
                <w:rFonts w:ascii="Times New Roman" w:hAnsi="Times New Roman"/>
                <w:color w:val="000000"/>
              </w:rPr>
              <w:t>freestalls</w:t>
            </w:r>
            <w:proofErr w:type="spellEnd"/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camas</w:t>
            </w:r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lagoon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laguana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livestock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el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ganado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mixer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mezcladora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A5401" w:rsidRPr="00504A65" w:rsidTr="00B407FF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combine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la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cosechadora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A5401" w:rsidRPr="00504A65" w:rsidTr="0049467F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6A5401" w:rsidRPr="009C3DEB" w:rsidRDefault="006A54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565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>animal barns</w:t>
            </w:r>
          </w:p>
        </w:tc>
        <w:tc>
          <w:tcPr>
            <w:tcW w:w="3234" w:type="dxa"/>
            <w:vAlign w:val="bottom"/>
          </w:tcPr>
          <w:p w:rsidR="006A5401" w:rsidRPr="006A5401" w:rsidRDefault="006A540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6A5401">
              <w:rPr>
                <w:rFonts w:ascii="Times New Roman" w:hAnsi="Times New Roman"/>
                <w:color w:val="000000"/>
              </w:rPr>
              <w:t xml:space="preserve">los </w:t>
            </w:r>
            <w:proofErr w:type="spellStart"/>
            <w:r w:rsidRPr="006A5401">
              <w:rPr>
                <w:rFonts w:ascii="Times New Roman" w:hAnsi="Times New Roman"/>
                <w:color w:val="000000"/>
              </w:rPr>
              <w:t>establos</w:t>
            </w:r>
            <w:proofErr w:type="spellEnd"/>
          </w:p>
        </w:tc>
        <w:tc>
          <w:tcPr>
            <w:tcW w:w="3942" w:type="dxa"/>
          </w:tcPr>
          <w:p w:rsidR="006A5401" w:rsidRPr="009C3DEB" w:rsidRDefault="006A54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401" w:rsidRDefault="006A5401" w:rsidP="00814CB4">
      <w:r>
        <w:separator/>
      </w:r>
    </w:p>
  </w:endnote>
  <w:endnote w:type="continuationSeparator" w:id="1">
    <w:p w:rsidR="006A5401" w:rsidRDefault="006A540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401" w:rsidRDefault="006A5401" w:rsidP="00814CB4">
      <w:r>
        <w:separator/>
      </w:r>
    </w:p>
  </w:footnote>
  <w:footnote w:type="continuationSeparator" w:id="1">
    <w:p w:rsidR="006A5401" w:rsidRDefault="006A540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proofErr w:type="gramStart"/>
    <w:r w:rsidR="006A5401">
      <w:rPr>
        <w:rFonts w:ascii="Times New Roman" w:hAnsi="Times New Roman"/>
        <w:color w:val="4F6228" w:themeColor="accent3" w:themeShade="80"/>
        <w:sz w:val="32"/>
        <w:szCs w:val="32"/>
      </w:rPr>
      <w:t>2  Agriculture</w:t>
    </w:r>
    <w:proofErr w:type="gramEnd"/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5401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DF7441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3</TotalTime>
  <Pages>1</Pages>
  <Words>86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2009-05-28T01:51:00Z</dcterms:created>
  <dcterms:modified xsi:type="dcterms:W3CDTF">2009-05-28T01:54:00Z</dcterms:modified>
</cp:coreProperties>
</file>